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74"/>
        <w:gridCol w:w="1419"/>
      </w:tblGrid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08" w:rsidRDefault="00337308" w:rsidP="003E724C">
            <w:r>
              <w:t>Приложение 8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08" w:rsidRDefault="00337308" w:rsidP="003E724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08" w:rsidRDefault="00337308" w:rsidP="007052B5">
            <w:r>
              <w:t xml:space="preserve">от </w:t>
            </w:r>
            <w:r w:rsidR="007052B5">
              <w:t xml:space="preserve"> 24.12.2019 </w:t>
            </w:r>
            <w:r>
              <w:t xml:space="preserve">№ </w:t>
            </w:r>
            <w:r w:rsidR="007052B5">
              <w:t>60-464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  <w:tr w:rsidR="00337308" w:rsidTr="0033730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тыс. руб.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№ п/п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2021 год</w:t>
            </w:r>
          </w:p>
        </w:tc>
      </w:tr>
    </w:tbl>
    <w:p w:rsidR="00337308" w:rsidRPr="00337308" w:rsidRDefault="0033730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374"/>
        <w:gridCol w:w="1419"/>
      </w:tblGrid>
      <w:tr w:rsidR="00337308" w:rsidTr="0033730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5</w:t>
            </w:r>
          </w:p>
        </w:tc>
      </w:tr>
      <w:tr w:rsidR="00337308" w:rsidTr="0033730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60 000,0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60 000,0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34 550,0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23 757,1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10 892,9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4 826,8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14 557,1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31 416,1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1 600,0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</w:pPr>
            <w:r>
              <w:t>2 336 372,</w:t>
            </w:r>
            <w:r w:rsidR="006E3EE5">
              <w:t>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322 967,1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1 053 661,5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д.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37308">
            <w:pPr>
              <w:jc w:val="right"/>
            </w:pPr>
            <w:r>
              <w:t>133 550,6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131 469,</w:t>
            </w:r>
            <w:r w:rsidR="00800C5B"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129 638,1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137 449,0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127 896,1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187 347,7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187 347,7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229 968,1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90 729,</w:t>
            </w:r>
            <w:r w:rsidR="00FE3557"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65 309,7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219 836,7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182 863,3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830 619,9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19 109,9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39 880,6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80 339,3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предпроектной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3 737,3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предпроектной документации на строительство стадиона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32 965,0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410 988,0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5 724,0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81 453,4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483 861,6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306 955,0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Реконструкция фонтана «Мелодия» по проспекту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991,1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104 450,0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2 865,5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68 600,0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14 413,5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2 281,0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2 112,5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пристройки и открытых спортивных площадок МОУ «СОШ №5» по адресу: г. Саратов, ул. Огородная, д. 196»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3 200,0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пристройки с бассейном МОУ «СОШ № 84» по адресу: г. Саратов, ул. Южно-Зеленая, 11а»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2 620,0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Разработка проектно-сметной документации по объекту «Строительство учебного корпуса МОУ«ООШ № 78» по адресу: г. Саратов, ул. Огородная, д.173»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125 929,</w:t>
            </w:r>
            <w:r w:rsidR="00FE3557">
              <w:t>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19 342,1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10 657,9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FE3557">
            <w:pPr>
              <w:jc w:val="right"/>
            </w:pPr>
            <w:r>
              <w:t>94 813,</w:t>
            </w:r>
            <w:r w:rsidR="00FE3557"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1 116,1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lastRenderedPageBreak/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</w:pPr>
            <w:r>
              <w:t>2 972 934,</w:t>
            </w:r>
            <w:r w:rsidR="006E3EE5">
              <w:t>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466 020,5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1 113 661,5</w:t>
            </w:r>
          </w:p>
        </w:tc>
      </w:tr>
      <w:tr w:rsidR="00337308" w:rsidTr="0033730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45 196,5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196,5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129 154,1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191 833,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308" w:rsidRDefault="00337308" w:rsidP="003E724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129 154,1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191 833,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174 350,6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800C5B">
            <w:pPr>
              <w:jc w:val="right"/>
            </w:pPr>
            <w:r>
              <w:t>236 833,</w:t>
            </w:r>
            <w:r w:rsidR="00800C5B"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</w:pPr>
            <w:r>
              <w:t>45 000,0</w:t>
            </w:r>
          </w:p>
        </w:tc>
      </w:tr>
      <w:tr w:rsidR="00337308" w:rsidTr="00337308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308" w:rsidRDefault="00337308" w:rsidP="003E724C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6E3E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3 147 28</w:t>
            </w:r>
            <w:r w:rsidR="00FE3557">
              <w:rPr>
                <w:b/>
                <w:bCs/>
              </w:rPr>
              <w:t>5</w:t>
            </w:r>
            <w:r>
              <w:rPr>
                <w:b/>
                <w:bCs/>
              </w:rPr>
              <w:t>,</w:t>
            </w:r>
            <w:r w:rsidR="006E3EE5">
              <w:rPr>
                <w:b/>
                <w:bCs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702 853,6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  <w:tr w:rsidR="00337308" w:rsidTr="0033730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308" w:rsidRDefault="00337308" w:rsidP="003E724C"/>
        </w:tc>
      </w:tr>
    </w:tbl>
    <w:p w:rsidR="00E2598B" w:rsidRPr="00337308" w:rsidRDefault="00E2598B" w:rsidP="00337308"/>
    <w:sectPr w:rsidR="00E2598B" w:rsidRPr="00337308" w:rsidSect="0033730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67B" w:rsidRDefault="001B067B" w:rsidP="00337308">
      <w:r>
        <w:separator/>
      </w:r>
    </w:p>
  </w:endnote>
  <w:endnote w:type="continuationSeparator" w:id="1">
    <w:p w:rsidR="001B067B" w:rsidRDefault="001B067B" w:rsidP="00337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67B" w:rsidRDefault="001B067B" w:rsidP="00337308">
      <w:r>
        <w:separator/>
      </w:r>
    </w:p>
  </w:footnote>
  <w:footnote w:type="continuationSeparator" w:id="1">
    <w:p w:rsidR="001B067B" w:rsidRDefault="001B067B" w:rsidP="003373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308" w:rsidRDefault="00B65EA4" w:rsidP="00FA1F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73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7308" w:rsidRDefault="003373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308" w:rsidRDefault="00B65EA4" w:rsidP="00FA1F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73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52B5">
      <w:rPr>
        <w:rStyle w:val="a7"/>
        <w:noProof/>
      </w:rPr>
      <w:t>5</w:t>
    </w:r>
    <w:r>
      <w:rPr>
        <w:rStyle w:val="a7"/>
      </w:rPr>
      <w:fldChar w:fldCharType="end"/>
    </w:r>
  </w:p>
  <w:p w:rsidR="00337308" w:rsidRDefault="003373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37308"/>
    <w:rsid w:val="001B067B"/>
    <w:rsid w:val="002C3F39"/>
    <w:rsid w:val="00337308"/>
    <w:rsid w:val="005B4B6D"/>
    <w:rsid w:val="006808C6"/>
    <w:rsid w:val="006E3EE5"/>
    <w:rsid w:val="007052B5"/>
    <w:rsid w:val="00800C5B"/>
    <w:rsid w:val="00A24CAF"/>
    <w:rsid w:val="00A934E8"/>
    <w:rsid w:val="00B65EA4"/>
    <w:rsid w:val="00B912FD"/>
    <w:rsid w:val="00DE5BA0"/>
    <w:rsid w:val="00E2598B"/>
    <w:rsid w:val="00F6400A"/>
    <w:rsid w:val="00FE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73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7308"/>
  </w:style>
  <w:style w:type="paragraph" w:styleId="a5">
    <w:name w:val="footer"/>
    <w:basedOn w:val="a"/>
    <w:link w:val="a6"/>
    <w:uiPriority w:val="99"/>
    <w:semiHidden/>
    <w:unhideWhenUsed/>
    <w:rsid w:val="00337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7308"/>
  </w:style>
  <w:style w:type="character" w:styleId="a7">
    <w:name w:val="page number"/>
    <w:basedOn w:val="a0"/>
    <w:uiPriority w:val="99"/>
    <w:semiHidden/>
    <w:unhideWhenUsed/>
    <w:rsid w:val="00337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37</TotalTime>
  <Pages>5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2019-12-24T05:07:00Z</dcterms:created>
  <dcterms:modified xsi:type="dcterms:W3CDTF">2019-12-24T06:18:00Z</dcterms:modified>
</cp:coreProperties>
</file>